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4DAC" w:rsidTr="00FD4DAC" w14:paraId="349BC72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DAC" w:rsidRDefault="00FD4DAC" w14:paraId="6FBF9616" w14:textId="76ECAA3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DAC" w:rsidRDefault="00FD4DAC" w14:paraId="23EDABD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D4DAC" w:rsidRDefault="00FD4DAC" w14:paraId="6FE6863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D4DAC" w:rsidRDefault="00FD4DAC" w14:paraId="79B7B26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D4DAC" w:rsidRDefault="00FD4DAC" w14:paraId="17445C7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D4DAC" w:rsidP="00FD4DAC" w:rsidRDefault="00FD4DAC" w14:paraId="5733E40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D4DAC" w:rsidP="00FD4DAC" w:rsidRDefault="00FD4DAC" w14:paraId="7CC0D27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D4DAC" w:rsidP="00FD4DAC" w:rsidRDefault="00FD4DAC" w14:paraId="0C56EF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St-2720/2019</w:t>
      </w:r>
    </w:p>
    <w:p w:rsidR="00FD4DAC" w:rsidP="00FD4DAC" w:rsidRDefault="00FD4DAC" w14:paraId="7E3C691D" w14:textId="77777777">
      <w:pPr>
        <w:tabs>
          <w:tab w:val="left" w:pos="709"/>
        </w:tabs>
      </w:pPr>
      <w:r>
        <w:t xml:space="preserve"> </w:t>
      </w:r>
    </w:p>
    <w:p w:rsidR="00FD4DAC" w:rsidP="00FD4DAC" w:rsidRDefault="00FD4DAC" w14:paraId="6E99857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D4DAC" w:rsidP="00FD4DAC" w:rsidRDefault="00FD4DAC" w14:paraId="12A1A00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D4DAC" w:rsidP="00FD4DAC" w:rsidRDefault="00FD4DAC" w14:paraId="5D846A15" w14:textId="77777777">
      <w:pPr>
        <w:tabs>
          <w:tab w:val="left" w:pos="709"/>
        </w:tabs>
      </w:pPr>
    </w:p>
    <w:p w:rsidR="00FD4DAC" w:rsidP="00FD4DAC" w:rsidRDefault="00FD4DAC" w14:paraId="3BE67D0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D4DAC" w:rsidP="00FD4DAC" w:rsidRDefault="00FD4DAC" w14:paraId="145811E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D4DAC" w:rsidP="00FD4DAC" w:rsidRDefault="00FD4DAC" w14:paraId="11B3648C" w14:textId="77777777">
      <w:pPr>
        <w:tabs>
          <w:tab w:val="left" w:pos="709"/>
        </w:tabs>
      </w:pPr>
    </w:p>
    <w:p w:rsidR="00FD4DAC" w:rsidP="00FD4DAC" w:rsidRDefault="00FD4DAC" w14:paraId="2A2506F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D4DAC" w:rsidP="00FD4DAC" w:rsidRDefault="00FD4DAC" w14:paraId="6989A6E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D4DAC" w:rsidP="00FD4DAC" w:rsidRDefault="00FD4DAC" w14:paraId="60D4859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4DAC" w:rsidP="00FD4DAC" w:rsidRDefault="00FD4DAC" w14:paraId="5416E3D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4DAC" w:rsidP="00FD4DAC" w:rsidRDefault="00FD4DAC" w14:paraId="0D2FF9CA" w14:textId="77777777">
      <w:pPr>
        <w:tabs>
          <w:tab w:val="left" w:pos="709"/>
        </w:tabs>
      </w:pPr>
    </w:p>
    <w:p w:rsidR="00FD4DAC" w:rsidP="00FD4DAC" w:rsidRDefault="00FD4DAC" w14:paraId="048E7AD3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D4DAC" w:rsidP="00FD4DAC" w:rsidRDefault="00FD4DAC" w14:paraId="690AAC38" w14:textId="77777777">
      <w:pPr>
        <w:tabs>
          <w:tab w:val="left" w:pos="709"/>
        </w:tabs>
        <w:jc w:val="both"/>
      </w:pPr>
    </w:p>
    <w:p w:rsidR="00FD4DAC" w:rsidP="00FD4DAC" w:rsidRDefault="00FD4DAC" w14:paraId="597DC9B1" w14:textId="77777777">
      <w:pPr>
        <w:tabs>
          <w:tab w:val="left" w:pos="709"/>
        </w:tabs>
      </w:pPr>
      <w:r>
        <w:t xml:space="preserve"> </w:t>
      </w:r>
      <w:r>
        <w:tab/>
        <w:t>13. St-2720/2019</w:t>
      </w:r>
    </w:p>
    <w:p w:rsidR="00FD4DAC" w:rsidP="00FD4DAC" w:rsidRDefault="00FD4DAC" w14:paraId="49AF73FA" w14:textId="77777777">
      <w:pPr>
        <w:tabs>
          <w:tab w:val="left" w:pos="709"/>
        </w:tabs>
      </w:pPr>
    </w:p>
    <w:p w:rsidR="00FD4DAC" w:rsidP="00FD4DAC" w:rsidRDefault="00FD4DAC" w14:paraId="6B010E2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D4DAC" w:rsidP="00FD4DAC" w:rsidRDefault="00FD4DAC" w14:paraId="2288707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D4DAC" w:rsidP="00FD4DAC" w:rsidRDefault="00FD4DAC" w14:paraId="67505D8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D4DAC" w:rsidP="00FD4DAC" w:rsidRDefault="00FD4DAC" w14:paraId="1120D006" w14:textId="77777777">
      <w:pPr>
        <w:tabs>
          <w:tab w:val="left" w:pos="709"/>
        </w:tabs>
        <w:ind w:firstLine="708"/>
        <w:jc w:val="both"/>
      </w:pPr>
    </w:p>
    <w:p w:rsidR="00FD4DAC" w:rsidP="00FD4DAC" w:rsidRDefault="00FD4DAC" w14:paraId="32D930B3" w14:textId="77777777">
      <w:pPr>
        <w:tabs>
          <w:tab w:val="left" w:pos="709"/>
        </w:tabs>
        <w:jc w:val="both"/>
      </w:pPr>
      <w:r>
        <w:t xml:space="preserve">protiv </w:t>
      </w:r>
    </w:p>
    <w:p w:rsidR="00FD4DAC" w:rsidP="00FD4DAC" w:rsidRDefault="00FD4DAC" w14:paraId="512E178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D4DAC" w:rsidP="00FD4DAC" w:rsidRDefault="00FD4DAC" w14:paraId="704A2B80" w14:textId="77777777">
      <w:pPr>
        <w:tabs>
          <w:tab w:val="left" w:pos="709"/>
        </w:tabs>
        <w:ind w:left="708"/>
        <w:jc w:val="both"/>
      </w:pPr>
      <w:r>
        <w:tab/>
        <w:t>PAN-GRAND d.o.o., Zagreb, Vinogradska cesta 12, OIB: 17825003407</w:t>
      </w:r>
    </w:p>
    <w:p w:rsidR="00FD4DAC" w:rsidP="00FD4DAC" w:rsidRDefault="00FD4DAC" w14:paraId="6873BEF0" w14:textId="77777777">
      <w:pPr>
        <w:tabs>
          <w:tab w:val="left" w:pos="709"/>
        </w:tabs>
        <w:ind w:left="708"/>
        <w:jc w:val="both"/>
      </w:pPr>
    </w:p>
    <w:p w:rsidR="00FD4DAC" w:rsidP="00FD4DAC" w:rsidRDefault="00FD4DAC" w14:paraId="3B70FD8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D4DAC" w:rsidP="00FD4DAC" w:rsidRDefault="00FD4DAC" w14:paraId="78BB76BD" w14:textId="77777777">
      <w:pPr>
        <w:tabs>
          <w:tab w:val="left" w:pos="709"/>
        </w:tabs>
        <w:jc w:val="both"/>
      </w:pPr>
    </w:p>
    <w:p w:rsidR="00FD4DAC" w:rsidP="00FD4DAC" w:rsidRDefault="00FD4DAC" w14:paraId="4AC7282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D4DAC" w:rsidP="00FD4DAC" w:rsidRDefault="00FD4DAC" w14:paraId="555CEF08" w14:textId="77777777">
      <w:pPr>
        <w:tabs>
          <w:tab w:val="left" w:pos="709"/>
        </w:tabs>
      </w:pPr>
    </w:p>
    <w:p w:rsidR="00FD4DAC" w:rsidP="00FD4DAC" w:rsidRDefault="00FD4DAC" w14:paraId="694AF7F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D4DAC" w:rsidP="00FD4DAC" w:rsidRDefault="00FD4DAC" w14:paraId="7C16EA48" w14:textId="77777777">
      <w:pPr>
        <w:tabs>
          <w:tab w:val="left" w:pos="709"/>
        </w:tabs>
      </w:pPr>
    </w:p>
    <w:p w:rsidR="00FD4DAC" w:rsidP="00FD4DAC" w:rsidRDefault="00FD4DAC" w14:paraId="1626D78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D4DAC" w:rsidP="00FD4DAC" w:rsidRDefault="00FD4DAC" w14:paraId="6B2703D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D4DAC" w:rsidP="00FD4DAC" w:rsidRDefault="00FD4DAC" w14:paraId="52CA8ED1" w14:textId="77777777">
      <w:pPr>
        <w:tabs>
          <w:tab w:val="left" w:pos="709"/>
        </w:tabs>
      </w:pPr>
    </w:p>
    <w:p w:rsidR="00FD4DAC" w:rsidP="00FD4DAC" w:rsidRDefault="00FD4DAC" w14:paraId="3FD5C79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9DB786E" w14:textId="09DB786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DAC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D4D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4DA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4DA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4DA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4DA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D4DA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4D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D4DA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D4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DA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DA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DA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DA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D4DA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D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4DA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326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St-2720/2019</izvorni_sadrzaj>
    <derivirana_varijabla naziv="DomainObject.Predmet.OznakaBroj_1">St-2720/2019</derivirana_varijabla>
  </DomainObject.Predmet.OznakaBroj>
  <DomainObject.Predmet.OznakaBrojOptuznogAkta>
    <izvorni_sadrzaj>04-06-19-4802</izvorni_sadrzaj>
    <derivirana_varijabla naziv="DomainObject.Predmet.OznakaBrojOptuznogAkta_1">04-06-19-4802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PAN-GRAND d.o.o.</izvorni_sadrzaj>
    <derivirana_varijabla naziv="DomainObject.Predmet.ProtustrankaFormated_1">  PAN-GRAND d.o.o.</derivirana_varijabla>
  </DomainObject.Predmet.ProtustrankaFormated>
  <DomainObject.Predmet.ProtustrankaFormatedOIB>
    <izvorni_sadrzaj>  PAN-GRAND d.o.o., OIB 17825003407</izvorni_sadrzaj>
    <derivirana_varijabla naziv="DomainObject.Predmet.ProtustrankaFormatedOIB_1">  PAN-GRAND d.o.o., OIB 17825003407</derivirana_varijabla>
  </DomainObject.Predmet.ProtustrankaFormatedOIB>
  <DomainObject.Predmet.ProtustrankaFormatedWithAdress>
    <izvorni_sadrzaj> PAN-GRAND d.o.o., Vinogradska cesta 12, 10000 Zagreb</izvorni_sadrzaj>
    <derivirana_varijabla naziv="DomainObject.Predmet.ProtustrankaFormatedWithAdress_1"> PAN-GRAND d.o.o., Vinogradska cesta 12, 10000 Zagreb</derivirana_varijabla>
  </DomainObject.Predmet.ProtustrankaFormatedWithAdress>
  <DomainObject.Predmet.ProtustrankaFormatedWithAdressOIB>
    <izvorni_sadrzaj> PAN-GRAND d.o.o., OIB 17825003407, Vinogradska cesta 12, 10000 Zagreb</izvorni_sadrzaj>
    <derivirana_varijabla naziv="DomainObject.Predmet.ProtustrankaFormatedWithAdressOIB_1"> PAN-GRAND d.o.o., OIB 17825003407, Vinogradska cesta 12, 10000 Zagreb</derivirana_varijabla>
  </DomainObject.Predmet.ProtustrankaFormatedWithAdressOIB>
  <DomainObject.Predmet.ProtustrankaWithAdress>
    <izvorni_sadrzaj>PAN-GRAND d.o.o. Vinogradska cesta 12, 10000 Zagreb</izvorni_sadrzaj>
    <derivirana_varijabla naziv="DomainObject.Predmet.ProtustrankaWithAdress_1">PAN-GRAND d.o.o. Vinogradska cesta 12, 10000 Zagreb</derivirana_varijabla>
  </DomainObject.Predmet.ProtustrankaWithAdress>
  <DomainObject.Predmet.ProtustrankaWithAdressOIB>
    <izvorni_sadrzaj>PAN-GRAND d.o.o., OIB 17825003407, Vinogradska cesta 12, 10000 Zagreb</izvorni_sadrzaj>
    <derivirana_varijabla naziv="DomainObject.Predmet.ProtustrankaWithAdressOIB_1">PAN-GRAND d.o.o., OIB 17825003407, Vinogradska cesta 12, 10000 Zagreb</derivirana_varijabla>
  </DomainObject.Predmet.ProtustrankaWithAdressOIB>
  <DomainObject.Predmet.ProtustrankaNazivFormated>
    <izvorni_sadrzaj>PAN-GRAND d.o.o.</izvorni_sadrzaj>
    <derivirana_varijabla naziv="DomainObject.Predmet.ProtustrankaNazivFormated_1">PAN-GRAND d.o.o.</derivirana_varijabla>
  </DomainObject.Predmet.ProtustrankaNazivFormated>
  <DomainObject.Predmet.ProtustrankaNazivFormatedOIB>
    <izvorni_sadrzaj>PAN-GRAND d.o.o., OIB 17825003407</izvorni_sadrzaj>
    <derivirana_varijabla naziv="DomainObject.Predmet.ProtustrankaNazivFormatedOIB_1">PAN-GRAND d.o.o., OIB 17825003407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PAN-GRAND d.o.o.</item>
    </izvorni_sadrzaj>
    <derivirana_varijabla naziv="DomainObject.Predmet.ProtuStrankaListFormated_1">
      <item>PAN-GRAND d.o.o.</item>
    </derivirana_varijabla>
  </DomainObject.Predmet.ProtuStrankaListFormated>
  <DomainObject.Predmet.ProtuStrankaListFormatedOIB>
    <izvorni_sadrzaj>
      <item>PAN-GRAND d.o.o., OIB 17825003407</item>
    </izvorni_sadrzaj>
    <derivirana_varijabla naziv="DomainObject.Predmet.ProtuStrankaListFormatedOIB_1">
      <item>PAN-GRAND d.o.o., OIB 17825003407</item>
    </derivirana_varijabla>
  </DomainObject.Predmet.ProtuStrankaListFormatedOIB>
  <DomainObject.Predmet.ProtuStrankaListFormatedWithAdress>
    <izvorni_sadrzaj>
      <item>PAN-GRAND d.o.o., Vinogradska cesta 12, 10000 Zagreb</item>
    </izvorni_sadrzaj>
    <derivirana_varijabla naziv="DomainObject.Predmet.ProtuStrankaListFormatedWithAdress_1">
      <item>PAN-GRAND d.o.o., Vinogradska cesta 12, 10000 Zagreb</item>
    </derivirana_varijabla>
  </DomainObject.Predmet.ProtuStrankaListFormatedWithAdress>
  <DomainObject.Predmet.ProtuStrankaListFormatedWithAdressOIB>
    <izvorni_sadrzaj>
      <item>PAN-GRAND d.o.o., OIB 17825003407, Vinogradska cesta 12, 10000 Zagreb</item>
    </izvorni_sadrzaj>
    <derivirana_varijabla naziv="DomainObject.Predmet.ProtuStrankaListFormatedWithAdressOIB_1">
      <item>PAN-GRAND d.o.o., OIB 17825003407, Vinogradska cesta 12, 10000 Zagreb</item>
    </derivirana_varijabla>
  </DomainObject.Predmet.ProtuStrankaListFormatedWithAdressOIB>
  <DomainObject.Predmet.ProtuStrankaListNazivFormated>
    <izvorni_sadrzaj>
      <item>PAN-GRAND d.o.o.</item>
    </izvorni_sadrzaj>
    <derivirana_varijabla naziv="DomainObject.Predmet.ProtuStrankaListNazivFormated_1">
      <item>PAN-GRAND d.o.o.</item>
    </derivirana_varijabla>
  </DomainObject.Predmet.ProtuStrankaListNazivFormated>
  <DomainObject.Predmet.ProtuStrankaListNazivFormatedOIB>
    <izvorni_sadrzaj>
      <item>PAN-GRAND d.o.o., OIB 17825003407</item>
    </izvorni_sadrzaj>
    <derivirana_varijabla naziv="DomainObject.Predmet.ProtuStrankaListNazivFormatedOIB_1">
      <item>PAN-GRAND d.o.o., OIB 17825003407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PAN-GRAND d.o.o.</izvorni_sadrzaj>
    <derivirana_varijabla naziv="DomainObject.Predmet.ProtustrankaIDrugi_1">PAN-GRAND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PAN-GRAND d.o.o., OIB 17825003407, Vinogradska cesta 12, 10000 Zagreb</izvorni_sadrzaj>
    <derivirana_varijabla naziv="DomainObject.Predmet.ProtustrankaIDrugiAdressOIB_1">PAN-GRAND d.o.o., OIB 17825003407,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PAN-GRAND d.o.o.</item>
      <item>Financijska agencija</item>
    </izvorni_sadrzaj>
    <derivirana_varijabla naziv="DomainObject.Predmet.SudioniciListNaziv_1">
      <item>PAN-GRAND d.o.o.</item>
      <item>Financijska agencija</item>
    </derivirana_varijabla>
  </DomainObject.Predmet.SudioniciListNaziv>
  <DomainObject.Predmet.SudioniciListAdressOIB>
    <izvorni_sadrzaj>
      <item>PAN-GRAND d.o.o., OIB 17825003407, Vinogradska cesta 12,10000 Zagreb</item>
      <item>Financijska agencija, OIB 85821130368, TRG SVIBANJSKIH ŽRTAVA 1995. 1,10000 Zagreb</item>
    </izvorni_sadrzaj>
    <derivirana_varijabla naziv="DomainObject.Predmet.SudioniciListAdressOIB_1">
      <item>PAN-GRAND d.o.o., OIB 17825003407, Vinogradska cesta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17825003407</item>
      <item>, OIB 85821130368</item>
    </izvorni_sadrzaj>
    <derivirana_varijabla naziv="DomainObject.Predmet.SudioniciListNazivOIB_1">
      <item>, OIB 17825003407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